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63463" w14:textId="1B51A9DD" w:rsidR="00424A5A" w:rsidRDefault="005375BC">
      <w:r>
        <w:rPr>
          <w:noProof/>
        </w:rPr>
        <w:drawing>
          <wp:anchor distT="0" distB="0" distL="114300" distR="114300" simplePos="0" relativeHeight="251657728" behindDoc="1" locked="0" layoutInCell="1" allowOverlap="1" wp14:anchorId="473B2E69" wp14:editId="2BD4BC89">
            <wp:simplePos x="0" y="0"/>
            <wp:positionH relativeFrom="column">
              <wp:posOffset>-363855</wp:posOffset>
            </wp:positionH>
            <wp:positionV relativeFrom="paragraph">
              <wp:posOffset>-377825</wp:posOffset>
            </wp:positionV>
            <wp:extent cx="4550410" cy="1457960"/>
            <wp:effectExtent l="0" t="0" r="0" b="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4A232" w14:textId="77777777" w:rsidR="00424A5A" w:rsidRDefault="00424A5A"/>
    <w:p w14:paraId="261EFEC1" w14:textId="77777777" w:rsidR="00424A5A" w:rsidRDefault="00424A5A" w:rsidP="00424A5A"/>
    <w:p w14:paraId="0E1FFA7F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36914ED4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7BD99F7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6C6B2ED" w14:textId="76B66089" w:rsidR="00424A5A" w:rsidRPr="00427B3B" w:rsidRDefault="005375B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43001-120/2026-01</w:t>
            </w:r>
          </w:p>
        </w:tc>
        <w:tc>
          <w:tcPr>
            <w:tcW w:w="1080" w:type="dxa"/>
            <w:vAlign w:val="center"/>
          </w:tcPr>
          <w:p w14:paraId="6FCB181E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D6937EC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89350D9" w14:textId="129A5D94" w:rsidR="00424A5A" w:rsidRPr="00427B3B" w:rsidRDefault="005375B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A-26/26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63DB9579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7F89E51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827A263" w14:textId="1C3CD915" w:rsidR="00424A5A" w:rsidRPr="00427B3B" w:rsidRDefault="005375B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19.06.2026</w:t>
            </w:r>
          </w:p>
        </w:tc>
        <w:tc>
          <w:tcPr>
            <w:tcW w:w="1080" w:type="dxa"/>
            <w:vAlign w:val="center"/>
          </w:tcPr>
          <w:p w14:paraId="538D9EC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B11514B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268A700" w14:textId="08F4E6C0" w:rsidR="00424A5A" w:rsidRPr="00427B3B" w:rsidRDefault="005375B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2431-26-000506/0</w:t>
            </w:r>
          </w:p>
        </w:tc>
      </w:tr>
    </w:tbl>
    <w:p w14:paraId="7A022110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3EBB6869" w14:textId="77777777" w:rsidR="00424A5A" w:rsidRDefault="00424A5A"/>
    <w:p w14:paraId="36A158E4" w14:textId="77777777" w:rsidR="00556816" w:rsidRDefault="00556816">
      <w:pPr>
        <w:rPr>
          <w:sz w:val="22"/>
        </w:rPr>
      </w:pPr>
    </w:p>
    <w:p w14:paraId="66DBE703" w14:textId="77777777" w:rsidR="00424A5A" w:rsidRPr="00637BE6" w:rsidRDefault="00424A5A">
      <w:pPr>
        <w:rPr>
          <w:sz w:val="22"/>
        </w:rPr>
      </w:pPr>
    </w:p>
    <w:p w14:paraId="1D3A432C" w14:textId="77777777" w:rsidR="00556816" w:rsidRPr="00637BE6" w:rsidRDefault="00556816">
      <w:pPr>
        <w:rPr>
          <w:sz w:val="22"/>
        </w:rPr>
      </w:pPr>
    </w:p>
    <w:p w14:paraId="5F2FA3BB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41A93857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13E341AB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0B03B84F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105AEB5B" w14:textId="49ECE901" w:rsidR="00556816" w:rsidRPr="00F71733" w:rsidRDefault="005375B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Izdelava DPP in PZI ureditve regionalne ceste R1-216/1158 Žužemberk-Dvor od km 0,000 do km 1,050-od križišča Baragove do poslovne cone Klek</w:t>
            </w:r>
          </w:p>
        </w:tc>
      </w:tr>
    </w:tbl>
    <w:p w14:paraId="28C275A8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7288865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90566C6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5F44C332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6C014C5F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50756F2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62FCD9B2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249F1891" w14:textId="77777777" w:rsidR="005375BC" w:rsidRDefault="005375B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08DBD858" w14:textId="7E0BE6DF" w:rsidR="005375BC" w:rsidRPr="005375BC" w:rsidRDefault="005375B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5375BC">
              <w:rPr>
                <w:rFonts w:ascii="Tahoma" w:hAnsi="Tahoma" w:cs="Tahoma"/>
                <w:bCs/>
              </w:rPr>
              <w:t>Naročnik objavlja pravo razpisno dokumentacijo.</w:t>
            </w:r>
          </w:p>
        </w:tc>
      </w:tr>
    </w:tbl>
    <w:p w14:paraId="359F7DD9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42ABB218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4FDC0867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318A9" w14:textId="77777777" w:rsidR="005375BC" w:rsidRDefault="005375BC">
      <w:r>
        <w:separator/>
      </w:r>
    </w:p>
  </w:endnote>
  <w:endnote w:type="continuationSeparator" w:id="0">
    <w:p w14:paraId="04AAEABF" w14:textId="77777777" w:rsidR="005375BC" w:rsidRDefault="0053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E8165" w14:textId="77777777" w:rsidR="005375BC" w:rsidRDefault="005375B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A37D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2CD5D32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F3CEEAC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F9D25D5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0AC1450F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382FA6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5B7D12D7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848AD7A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3724C" w14:textId="2D9C1BDF" w:rsidR="00A17575" w:rsidRDefault="00A17575" w:rsidP="002507C2">
    <w:pPr>
      <w:pStyle w:val="Noga"/>
      <w:ind w:firstLine="540"/>
    </w:pPr>
    <w:r>
      <w:t xml:space="preserve">  </w:t>
    </w:r>
    <w:r w:rsidR="005375BC" w:rsidRPr="00643501">
      <w:rPr>
        <w:noProof/>
      </w:rPr>
      <w:drawing>
        <wp:inline distT="0" distB="0" distL="0" distR="0" wp14:anchorId="28F27483" wp14:editId="447A9467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5375BC" w:rsidRPr="00643501">
      <w:rPr>
        <w:noProof/>
      </w:rPr>
      <w:drawing>
        <wp:inline distT="0" distB="0" distL="0" distR="0" wp14:anchorId="786CA07A" wp14:editId="51C55AEB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5375BC" w:rsidRPr="00CF74F9">
      <w:rPr>
        <w:noProof/>
      </w:rPr>
      <w:drawing>
        <wp:inline distT="0" distB="0" distL="0" distR="0" wp14:anchorId="7A554ED2" wp14:editId="73FE89E2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DA4A6C5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04790" w14:textId="77777777" w:rsidR="005375BC" w:rsidRDefault="005375BC">
      <w:r>
        <w:separator/>
      </w:r>
    </w:p>
  </w:footnote>
  <w:footnote w:type="continuationSeparator" w:id="0">
    <w:p w14:paraId="2CE2DA30" w14:textId="77777777" w:rsidR="005375BC" w:rsidRDefault="0053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1A8E" w14:textId="77777777" w:rsidR="005375BC" w:rsidRDefault="005375B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E236C" w14:textId="77777777" w:rsidR="005375BC" w:rsidRDefault="005375B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8125F" w14:textId="77777777" w:rsidR="005375BC" w:rsidRDefault="005375B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5BC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375BC"/>
    <w:rsid w:val="00556816"/>
    <w:rsid w:val="005B3896"/>
    <w:rsid w:val="00637BE6"/>
    <w:rsid w:val="00693961"/>
    <w:rsid w:val="008113B8"/>
    <w:rsid w:val="00886791"/>
    <w:rsid w:val="008F314A"/>
    <w:rsid w:val="00A05C73"/>
    <w:rsid w:val="00A17575"/>
    <w:rsid w:val="00A6626B"/>
    <w:rsid w:val="00AB6E6C"/>
    <w:rsid w:val="00B05C73"/>
    <w:rsid w:val="00B20648"/>
    <w:rsid w:val="00B23872"/>
    <w:rsid w:val="00BA38BA"/>
    <w:rsid w:val="00CE7A09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F2028"/>
  <w15:chartTrackingRefBased/>
  <w15:docId w15:val="{CA5A7374-D5FD-4A13-BB75-A21302478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1</cp:revision>
  <cp:lastPrinted>2008-09-04T08:55:00Z</cp:lastPrinted>
  <dcterms:created xsi:type="dcterms:W3CDTF">2026-06-19T10:12:00Z</dcterms:created>
  <dcterms:modified xsi:type="dcterms:W3CDTF">2026-06-19T10:13:00Z</dcterms:modified>
</cp:coreProperties>
</file>